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E5A4" w14:textId="77777777" w:rsidR="00DA6FD0" w:rsidRDefault="00DA6FD0" w:rsidP="00DA6FD0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Lawrence KELSELL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d.1404)</w:t>
      </w:r>
    </w:p>
    <w:p w14:paraId="516DB5DE" w14:textId="77777777" w:rsidR="00DA6FD0" w:rsidRDefault="00DA6FD0" w:rsidP="00DA6FD0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8E6F810" w14:textId="77777777" w:rsidR="00DA6FD0" w:rsidRDefault="00DA6FD0" w:rsidP="00DA6FD0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4FC765AA" w14:textId="77777777" w:rsidR="00DA6FD0" w:rsidRDefault="00DA6FD0" w:rsidP="00DA6FD0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2F93FB4F" w14:textId="77777777" w:rsidR="00DA6FD0" w:rsidRDefault="00DA6FD0" w:rsidP="00DA6FD0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Apr.1404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B1CC34A" w14:textId="77777777" w:rsidR="00DA6FD0" w:rsidRDefault="00DA6FD0" w:rsidP="00DA6FD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p.244)</w:t>
      </w:r>
    </w:p>
    <w:p w14:paraId="797CD38F" w14:textId="77777777" w:rsidR="00DA6FD0" w:rsidRDefault="00DA6FD0" w:rsidP="00DA6FD0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Apr.</w:t>
      </w:r>
      <w:r>
        <w:rPr>
          <w:rFonts w:ascii="Times New Roman" w:hAnsi="Times New Roman" w:cs="Times New Roman"/>
          <w:sz w:val="24"/>
          <w:szCs w:val="24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(ibid.)</w:t>
      </w:r>
    </w:p>
    <w:p w14:paraId="44CD0172" w14:textId="77777777" w:rsidR="00DA6FD0" w:rsidRDefault="00DA6FD0" w:rsidP="00DA6FD0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07BD4CDB" w14:textId="77777777" w:rsidR="00DA6FD0" w:rsidRDefault="00DA6FD0" w:rsidP="00DA6FD0">
      <w:pPr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043A2A41" w14:textId="77777777" w:rsidR="00DA6FD0" w:rsidRDefault="00DA6FD0" w:rsidP="00DA6FD0">
      <w:pPr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October 2021</w:t>
      </w:r>
    </w:p>
    <w:p w14:paraId="0C9F3E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B0E65" w14:textId="77777777" w:rsidR="00DA6FD0" w:rsidRDefault="00DA6FD0" w:rsidP="009139A6">
      <w:r>
        <w:separator/>
      </w:r>
    </w:p>
  </w:endnote>
  <w:endnote w:type="continuationSeparator" w:id="0">
    <w:p w14:paraId="7DC35783" w14:textId="77777777" w:rsidR="00DA6FD0" w:rsidRDefault="00DA6F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6D0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3F4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B7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B7D39" w14:textId="77777777" w:rsidR="00DA6FD0" w:rsidRDefault="00DA6FD0" w:rsidP="009139A6">
      <w:r>
        <w:separator/>
      </w:r>
    </w:p>
  </w:footnote>
  <w:footnote w:type="continuationSeparator" w:id="0">
    <w:p w14:paraId="733B3D4F" w14:textId="77777777" w:rsidR="00DA6FD0" w:rsidRDefault="00DA6F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830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F3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89E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FD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6FD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62D15"/>
  <w15:chartTrackingRefBased/>
  <w15:docId w15:val="{BA740F18-DF2B-4361-BC0D-D87E41378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FD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2021-11-17T21:35:00Z</dcterms:created>
  <dcterms:modified xsi:type="dcterms:W3CDTF">2021-11-17T21:36:00Z</dcterms:modified>
</cp:coreProperties>
</file>